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北京市大兴区黄村镇产业发展服务中心（经管站）科室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——聘请专业审计团队审计服务费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项目申报单位（科室）：黄村镇经管站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聘请专业审计团队审计服务费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黄村镇经管站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马小利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69267721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通过聘请专业审计团队对镇域内村社相关经济事项提供专业服务，进一步加强村级财务管理工作，统一规范村级各类经济事项、财务核算、合同签订等相关事宜，预防和化解村社经营管理的风险。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聘请专业审计团队审计服务费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2025年审计服务费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82.5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69267721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区经管站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聘请专业审计团队审计服务费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通过聘请专业审计团队对镇域内村社相关经济事项提供专业服务，进一步加强村级财务管理工作，统一规范村级各类经济事项、财务核算、合同签订等相关事宜，预防和化解村社经营管理的风险。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需要支付审计费用82.5万元。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聘请专业审计团队审计服务费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年1-12月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4804AA"/>
    <w:rsid w:val="091B4AD1"/>
    <w:rsid w:val="0A5D4D63"/>
    <w:rsid w:val="0B5E53F7"/>
    <w:rsid w:val="0F573260"/>
    <w:rsid w:val="10066587"/>
    <w:rsid w:val="123C4631"/>
    <w:rsid w:val="13F73D10"/>
    <w:rsid w:val="155C1519"/>
    <w:rsid w:val="162A2EDA"/>
    <w:rsid w:val="166A2D3B"/>
    <w:rsid w:val="191333FE"/>
    <w:rsid w:val="196801C5"/>
    <w:rsid w:val="1CDF24F4"/>
    <w:rsid w:val="20895F80"/>
    <w:rsid w:val="22084DB7"/>
    <w:rsid w:val="27FD48BD"/>
    <w:rsid w:val="2F471EE1"/>
    <w:rsid w:val="308113CB"/>
    <w:rsid w:val="339C5049"/>
    <w:rsid w:val="34B53ED7"/>
    <w:rsid w:val="36960DA9"/>
    <w:rsid w:val="375A19C1"/>
    <w:rsid w:val="3C927944"/>
    <w:rsid w:val="3CF73021"/>
    <w:rsid w:val="3D5A2CAD"/>
    <w:rsid w:val="471C0AB2"/>
    <w:rsid w:val="49445623"/>
    <w:rsid w:val="49E55278"/>
    <w:rsid w:val="4C8212A7"/>
    <w:rsid w:val="4F815F87"/>
    <w:rsid w:val="53DF689B"/>
    <w:rsid w:val="54F9326F"/>
    <w:rsid w:val="58F82146"/>
    <w:rsid w:val="59467262"/>
    <w:rsid w:val="5DF36085"/>
    <w:rsid w:val="625005B0"/>
    <w:rsid w:val="651C2939"/>
    <w:rsid w:val="6D535020"/>
    <w:rsid w:val="730E07F1"/>
    <w:rsid w:val="7A120188"/>
    <w:rsid w:val="7BC11D18"/>
    <w:rsid w:val="7C8D7F4E"/>
    <w:rsid w:val="7E360B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2024-08-28T04:39:40Z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